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F298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F298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F298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F298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F298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FF298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561AA56479E54CEE9F4DE9D34073FF7F"/>
                </w:placeholder>
              </w:sdtPr>
              <w:sdtEndPr>
                <w:rPr>
                  <w:lang w:val="en-IE"/>
                </w:rPr>
              </w:sdtEndPr>
              <w:sdtContent>
                <w:tc>
                  <w:tcPr>
                    <w:tcW w:w="5491" w:type="dxa"/>
                  </w:tcPr>
                  <w:p w14:paraId="163192D7" w14:textId="64C4B4DE" w:rsidR="00546DB1" w:rsidRPr="00546DB1" w:rsidRDefault="00E357C7" w:rsidP="00AB56F9">
                    <w:pPr>
                      <w:tabs>
                        <w:tab w:val="left" w:pos="426"/>
                      </w:tabs>
                      <w:spacing w:before="120"/>
                      <w:rPr>
                        <w:bCs/>
                        <w:lang w:val="en-IE" w:eastAsia="en-GB"/>
                      </w:rPr>
                    </w:pPr>
                    <w:r>
                      <w:rPr>
                        <w:bCs/>
                        <w:lang w:val="en-IE" w:eastAsia="en-GB"/>
                      </w:rPr>
                      <w:t>COMP.K.1</w:t>
                    </w:r>
                  </w:p>
                </w:tc>
              </w:sdtContent>
            </w:sdt>
          </w:sdtContent>
        </w:sdt>
      </w:tr>
      <w:tr w:rsidR="00546DB1" w:rsidRPr="00E357C7"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76ED030D" w:rsidR="00546DB1" w:rsidRPr="003B2E38" w:rsidRDefault="00E357C7" w:rsidP="00AB56F9">
                <w:pPr>
                  <w:tabs>
                    <w:tab w:val="left" w:pos="426"/>
                  </w:tabs>
                  <w:spacing w:before="120"/>
                  <w:rPr>
                    <w:bCs/>
                    <w:lang w:val="en-IE" w:eastAsia="en-GB"/>
                  </w:rPr>
                </w:pPr>
                <w:r>
                  <w:rPr>
                    <w:bCs/>
                    <w:lang w:eastAsia="en-GB"/>
                  </w:rPr>
                  <w:t>440667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1DB4AE2" w:rsidR="00546DB1" w:rsidRPr="00E357C7" w:rsidRDefault="00E357C7" w:rsidP="00AB56F9">
                <w:pPr>
                  <w:tabs>
                    <w:tab w:val="left" w:pos="426"/>
                  </w:tabs>
                  <w:spacing w:before="120"/>
                  <w:rPr>
                    <w:bCs/>
                    <w:lang w:val="de-AT" w:eastAsia="en-GB"/>
                  </w:rPr>
                </w:pPr>
                <w:r>
                  <w:rPr>
                    <w:bCs/>
                    <w:lang w:eastAsia="en-GB"/>
                  </w:rPr>
                  <w:t>Eddy De Smijter</w:t>
                </w:r>
              </w:p>
            </w:sdtContent>
          </w:sdt>
          <w:p w14:paraId="227D6F6E" w14:textId="692FDD3A" w:rsidR="00546DB1" w:rsidRPr="009F216F" w:rsidRDefault="00FF298B"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E357C7">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2D0E97">
                      <w:rPr>
                        <w:bCs/>
                        <w:lang w:eastAsia="en-GB"/>
                      </w:rPr>
                      <w:t>2025</w:t>
                    </w:r>
                  </w:sdtContent>
                </w:sdt>
              </w:sdtContent>
            </w:sdt>
          </w:p>
          <w:p w14:paraId="4128A55A" w14:textId="1B3CDB5C" w:rsidR="00546DB1" w:rsidRPr="00546DB1" w:rsidRDefault="00FF298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E357C7">
                  <w:rPr>
                    <w:bCs/>
                    <w:lang w:eastAsia="en-GB"/>
                  </w:rPr>
                  <w:t xml:space="preserve">2 </w:t>
                </w:r>
              </w:sdtContent>
            </w:sdt>
            <w:r w:rsidR="00546DB1">
              <w:rPr>
                <w:bCs/>
                <w:lang w:eastAsia="en-GB"/>
              </w:rPr>
              <w:t>Jahr</w:t>
            </w:r>
            <w:r w:rsidR="00E357C7">
              <w:rPr>
                <w:bCs/>
                <w:lang w:eastAsia="en-GB"/>
              </w:rPr>
              <w:t>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E357C7">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E357C7"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1AA43CB"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CECA5D8"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2FDB51DC"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r w:rsidR="00E357C7">
              <w:rPr>
                <w:bCs/>
                <w:lang w:eastAsia="en-GB"/>
              </w:rPr>
              <w:t xml:space="preserve"> </w:t>
            </w:r>
          </w:p>
          <w:p w14:paraId="076B032E" w14:textId="3DEAB321" w:rsidR="002C5752" w:rsidRPr="00546DB1" w:rsidRDefault="00FF298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F298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F298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E1B32A9"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B779336"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73A52577"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FF298B">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90570483"/>
            <w:placeholder>
              <w:docPart w:val="C9DC4F02A6FD426CB95D2DC53DB7FB36"/>
            </w:placeholder>
          </w:sdtPr>
          <w:sdtEndPr/>
          <w:sdtContent>
            <w:p w14:paraId="76DD1EEA" w14:textId="4864C5E3" w:rsidR="00803007" w:rsidRPr="00B55F54" w:rsidRDefault="00B55F54" w:rsidP="00803007">
              <w:pPr>
                <w:rPr>
                  <w:lang w:val="de-AT" w:eastAsia="en-GB"/>
                </w:rPr>
              </w:pPr>
              <w:r w:rsidRPr="00006850">
                <w:t xml:space="preserve">Die </w:t>
              </w:r>
              <w:r>
                <w:t>Direktion K</w:t>
              </w:r>
              <w:r w:rsidRPr="00006850">
                <w:t xml:space="preserve"> der Generaldirektion Wettbewerb ist für die Durchführung und Durchsetzung der Drittstaatensubventionsverordnung (Foreign Subsidies Regulation) </w:t>
              </w:r>
              <w:r w:rsidRPr="00006850">
                <w:lastRenderedPageBreak/>
                <w:t>verantwortlich</w:t>
              </w:r>
              <w:r>
                <w:t>, mit Ausnahme des Bereichs der Vergabeverfahren</w:t>
              </w:r>
              <w:r w:rsidRPr="00006850">
                <w:t xml:space="preserve">. Die </w:t>
              </w:r>
              <w:r>
                <w:t>Direktion</w:t>
              </w:r>
              <w:r w:rsidRPr="00006850">
                <w:t xml:space="preserve"> identifiziert und bewertet, ob Subventionen von </w:t>
              </w:r>
              <w:r>
                <w:t>Drittstaaten</w:t>
              </w:r>
              <w:r w:rsidRPr="00006850">
                <w:t xml:space="preserve"> den Wettbewerb im Binnenmarkt verzerren oder beeinträchtigen. Wir sind ein hochmotiviertes </w:t>
              </w:r>
              <w:r>
                <w:t xml:space="preserve">und wachsendes </w:t>
              </w:r>
              <w:r w:rsidRPr="00006850">
                <w:t>Team</w:t>
              </w:r>
              <w:r>
                <w:t>, das voller Elan</w:t>
              </w:r>
              <w:r w:rsidRPr="00006850">
                <w:t xml:space="preserve"> </w:t>
              </w:r>
              <w:r>
                <w:t xml:space="preserve">dabei ist </w:t>
              </w:r>
              <w:r w:rsidRPr="00006850">
                <w:t>das neue Instrument und die damit verbundenen Kompetenzen der Kommission anzuwenden und durchzusetzen</w:t>
              </w:r>
              <w:r>
                <w:t>.</w:t>
              </w:r>
            </w:p>
          </w:sdtContent>
        </w:sdt>
      </w:sdtContent>
    </w:sdt>
    <w:p w14:paraId="3862387A" w14:textId="77777777" w:rsidR="00803007" w:rsidRPr="00E95491" w:rsidRDefault="00803007" w:rsidP="00803007">
      <w:pPr>
        <w:pStyle w:val="ListNumber"/>
        <w:numPr>
          <w:ilvl w:val="0"/>
          <w:numId w:val="0"/>
        </w:numPr>
        <w:ind w:left="709" w:hanging="709"/>
        <w:rPr>
          <w:b/>
          <w:bCs/>
          <w:lang w:val="de-AT"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2005778714"/>
            <w:placeholder>
              <w:docPart w:val="FC69C9461B4E4D43A29192CF5E6BE734"/>
            </w:placeholder>
          </w:sdtPr>
          <w:sdtEndPr/>
          <w:sdtContent>
            <w:p w14:paraId="3395AACC" w14:textId="77777777" w:rsidR="00B55F54" w:rsidRDefault="00B55F54" w:rsidP="00B55F54">
              <w:r w:rsidRPr="00006850">
                <w:t xml:space="preserve">Wir bieten eine Stelle im Team der </w:t>
              </w:r>
              <w:r>
                <w:t>Direktion</w:t>
              </w:r>
              <w:r w:rsidRPr="00006850">
                <w:t xml:space="preserve"> Foreign Subsidies an. Aufgrund der Neuartigkeit des rechtlichen </w:t>
              </w:r>
              <w:r>
                <w:t>Rahmens</w:t>
              </w:r>
              <w:r w:rsidRPr="00006850">
                <w:t xml:space="preserve"> erwarten wir, dass Sie über eine kreative als auch pragmatische Arbeitsweise verfügen sowie </w:t>
              </w:r>
              <w:r>
                <w:t xml:space="preserve">standfeste </w:t>
              </w:r>
              <w:r w:rsidRPr="00006850">
                <w:t xml:space="preserve">analytische Fähigkeiten mitbringen. </w:t>
              </w:r>
              <w:r>
                <w:t>Die/der neue Kollegin/e wird</w:t>
              </w:r>
              <w:r w:rsidRPr="00006850">
                <w:t xml:space="preserve"> an konkreten Fällen und Handlungsempfehlungen mitarbeiten. Die </w:t>
              </w:r>
              <w:r>
                <w:t>Aufgabe</w:t>
              </w:r>
              <w:r w:rsidRPr="00006850">
                <w:t xml:space="preserve"> erfordert ein gutes Verständnis von wirtschaftlichen als auch rechtlichen Zusammenhängen, insbesondere über die Rolle von Subventionen in Unternehmen</w:t>
              </w:r>
              <w:r>
                <w:t xml:space="preserve"> und Wirtschaftsbereichen</w:t>
              </w:r>
              <w:r w:rsidRPr="00006850">
                <w:t xml:space="preserve">. </w:t>
              </w:r>
              <w:r>
                <w:t>Die</w:t>
              </w:r>
              <w:r w:rsidRPr="00006850">
                <w:t xml:space="preserve"> Aufgaben, die </w:t>
              </w:r>
              <w:r>
                <w:t>die/der neue Kollegin/e</w:t>
              </w:r>
              <w:r w:rsidRPr="00006850">
                <w:t xml:space="preserve"> übernehmen </w:t>
              </w:r>
              <w:r>
                <w:t>wird</w:t>
              </w:r>
              <w:r w:rsidRPr="00006850">
                <w:t xml:space="preserve">, hängt von den Anforderungen der </w:t>
              </w:r>
              <w:r>
                <w:t>Direktion</w:t>
              </w:r>
              <w:r w:rsidRPr="00006850">
                <w:t xml:space="preserve"> sowie von </w:t>
              </w:r>
              <w:r>
                <w:t>den</w:t>
              </w:r>
              <w:r w:rsidRPr="00006850">
                <w:t xml:space="preserve"> Fähigkeiten</w:t>
              </w:r>
              <w:r>
                <w:t xml:space="preserve"> des neuen Teammitglieds</w:t>
              </w:r>
              <w:r w:rsidRPr="00006850">
                <w:t xml:space="preserve"> ab. Beispielsweise </w:t>
              </w:r>
              <w:r>
                <w:t>sind der</w:t>
              </w:r>
              <w:r w:rsidRPr="00006850">
                <w:t xml:space="preserve"> universitäre und berufliche Hintergrund, </w:t>
              </w:r>
              <w:r>
                <w:t>die</w:t>
              </w:r>
              <w:r w:rsidRPr="00006850">
                <w:t xml:space="preserve"> sektorspezifische Erfahrung sowie </w:t>
              </w:r>
              <w:r>
                <w:t>die</w:t>
              </w:r>
              <w:r w:rsidRPr="00006850">
                <w:t xml:space="preserve"> Interessenschwerpunkte </w:t>
              </w:r>
              <w:r>
                <w:t xml:space="preserve">des neuen Teammitglieds </w:t>
              </w:r>
              <w:r w:rsidRPr="00006850">
                <w:t>maßgeblich</w:t>
              </w:r>
              <w:r>
                <w:t>.</w:t>
              </w:r>
            </w:p>
            <w:p w14:paraId="12B9C59B" w14:textId="68D9DF0F" w:rsidR="00803007" w:rsidRPr="009F216F" w:rsidRDefault="00B55F54" w:rsidP="00803007">
              <w:pPr>
                <w:rPr>
                  <w:lang w:eastAsia="en-GB"/>
                </w:rPr>
              </w:pPr>
              <w:r>
                <w:t>Die Direktion hat ein angenehmes und stimulierendes Arbeitsklima, mit Management und Kollegen, denen zwischenmenschliche Beziehungen wichtig sind. Austausch von Meinungen und Diskussionen sind willkommen. Kollegen haben einen hohen Grad an Eigenständigkeit bei der Ausführung ihrer Tätigkeiten.</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822814897"/>
            <w:placeholder>
              <w:docPart w:val="33B4CE65B5BC41DF8274F62B9C12FADF"/>
            </w:placeholder>
          </w:sdtPr>
          <w:sdtEndPr/>
          <w:sdtContent>
            <w:p w14:paraId="2A0F153A" w14:textId="3C358E32" w:rsidR="009321C6" w:rsidRPr="009F216F" w:rsidRDefault="00B55F54" w:rsidP="009321C6">
              <w:pPr>
                <w:rPr>
                  <w:lang w:eastAsia="en-GB"/>
                </w:rPr>
              </w:pPr>
              <w:r w:rsidRPr="00006850">
                <w:t>Wir suchen einen motivierten</w:t>
              </w:r>
              <w:r>
                <w:t xml:space="preserve"> und dynamischen</w:t>
              </w:r>
              <w:r w:rsidRPr="00006850">
                <w:t xml:space="preserve"> Kollegen mit einem fundierten Wissen in Wettbewerbs- oder Handelspolitik. Erfahrung über die Durchsetzung der EU-Fusionskontrollverordnung, von </w:t>
              </w:r>
              <w:r>
                <w:t>kartell</w:t>
              </w:r>
              <w:r w:rsidRPr="00006850">
                <w:t xml:space="preserve">rechtlichen Regelungen oder von handelspolitischen Schutzinstrumenten ist von Vorteil. </w:t>
              </w:r>
              <w:r>
                <w:t>Das neue Teammitglied</w:t>
              </w:r>
              <w:r w:rsidRPr="00006850">
                <w:t xml:space="preserve"> sollte proaktiv, gewissenhaft, verantwortungsbewusst und flexibel bei der Arbeit an Fällen und Konzepten sein und dabei sowohl ökonomische als auch rechtliche Aspekte berücksichtigen. Darüber hinaus sollte </w:t>
              </w:r>
              <w:r>
                <w:t>die/der neue Kollegin/e</w:t>
              </w:r>
              <w:r w:rsidRPr="00006850">
                <w:t xml:space="preserve"> Teambereitschaft zeigen und sich innerhalb der </w:t>
              </w:r>
              <w:r>
                <w:t>Direktion</w:t>
              </w:r>
              <w:r w:rsidRPr="00006850">
                <w:t xml:space="preserve"> als auch im Allgemeinen in der Generaldirektion Wettbewerb sowie in anderen Stellen der Kommission, wie dem Juristischen Dienst, einbringen. Die Arbeitssprache der </w:t>
              </w:r>
              <w:r>
                <w:t>Direktion</w:t>
              </w:r>
              <w:r w:rsidRPr="00006850">
                <w:t xml:space="preserve"> ist Englisch, wobei weitere Kenntnisse in EU oder Nicht-EU-Sprachen von Vorteil sind</w:t>
              </w:r>
              <w:r>
                <w:t>.</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C(2008) 6866 der Kommission </w:t>
      </w:r>
      <w:r w:rsidRPr="00E95491">
        <w:rPr>
          <w:bCs/>
          <w:lang w:eastAsia="en-GB"/>
        </w:rPr>
        <w:t>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lastRenderedPageBreak/>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F4B5ACF" w14:textId="77777777" w:rsidR="00B55F54" w:rsidRPr="00D605F4" w:rsidRDefault="00B55F54" w:rsidP="00B55F54">
      <w:pPr>
        <w:rPr>
          <w:lang w:eastAsia="en-GB"/>
        </w:rPr>
      </w:pPr>
      <w:r w:rsidRPr="00D605F4">
        <w:t xml:space="preserve">Mitarbeiter/Mitarbeiterinnen, die in eine </w:t>
      </w:r>
      <w:r w:rsidRPr="00D605F4">
        <w:rPr>
          <w:bCs/>
        </w:rPr>
        <w:t>Delegation der Europäischen Union</w:t>
      </w:r>
      <w:r w:rsidRPr="00D605F4">
        <w:t xml:space="preserve"> entsandt werden, benötigen eine Sicherheitsüberprüfung (nach SECRET UE/EU SECRET Niveau gemäß </w:t>
      </w:r>
      <w:hyperlink r:id="rId27" w:history="1">
        <w:r w:rsidRPr="00DF0CD9">
          <w:rPr>
            <w:rStyle w:val="Hyperlink"/>
          </w:rPr>
          <w:t>der Entscheidung der Kommission (EU-Euratom) 2015/444, O.J. L 72, 17.03.2015)</w:t>
        </w:r>
      </w:hyperlink>
      <w:r w:rsidRPr="00D605F4">
        <w:t xml:space="preserve">.  </w:t>
      </w:r>
      <w:r w:rsidRPr="00D605F4">
        <w:rPr>
          <w:lang w:eastAsia="en-GB"/>
        </w:rPr>
        <w:t>Es obliegt Ihnen,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w:t>
      </w:r>
      <w:r w:rsidRPr="0014211F">
        <w:rPr>
          <w:b/>
          <w:bCs/>
          <w:lang w:eastAsia="en-GB"/>
        </w:rPr>
        <w:t xml:space="preserve">akzeptiert nur Bewerbungen, die über die Ständige Vertretung/Diplomatische Vertretung </w:t>
      </w:r>
      <w:r w:rsidR="00676119" w:rsidRPr="0014211F">
        <w:rPr>
          <w:b/>
          <w:bCs/>
          <w:lang w:eastAsia="en-GB"/>
        </w:rPr>
        <w:t>bei</w:t>
      </w:r>
      <w:r w:rsidRPr="0014211F">
        <w:rPr>
          <w:b/>
          <w:bCs/>
          <w:lang w:eastAsia="en-GB"/>
        </w:rPr>
        <w:t xml:space="preserve"> der EU Ihres Landes, das EFTA-Sekretariat oder über die Kanäle, denen sie ausdrücklich zugestimmt hat, eingereicht wurden. </w:t>
      </w:r>
      <w:r w:rsidRPr="00D605F4">
        <w:rPr>
          <w:lang w:eastAsia="en-GB"/>
        </w:rPr>
        <w:t>Bewerbungen, die direkt von Ihnen oder Ihrem Arbeitgeber eingehen, werden nicht berücksichtigt.</w:t>
      </w:r>
    </w:p>
    <w:p w14:paraId="650455CB" w14:textId="32760A4B" w:rsidR="00795C41" w:rsidRPr="00D605F4" w:rsidRDefault="00795C41" w:rsidP="000D7B5E">
      <w:pPr>
        <w:rPr>
          <w:lang w:eastAsia="en-GB"/>
        </w:rPr>
      </w:pPr>
      <w:r w:rsidRPr="00D605F4">
        <w:rPr>
          <w:lang w:eastAsia="en-GB"/>
        </w:rPr>
        <w:lastRenderedPageBreak/>
        <w:t xml:space="preserve">Sie sollten Ihren Lebenslauf auf Englisch, Französisch oder Deutsch im </w:t>
      </w:r>
      <w:r w:rsidRPr="00B55F54">
        <w:rPr>
          <w:b/>
          <w:bCs/>
          <w:lang w:eastAsia="en-GB"/>
        </w:rPr>
        <w:t>Europass CV Format</w:t>
      </w:r>
      <w:r w:rsidRPr="00D605F4">
        <w:rPr>
          <w:lang w:eastAsia="en-GB"/>
        </w:rPr>
        <w:t xml:space="preserve"> verfassen </w:t>
      </w:r>
      <w:hyperlink r:id="rId28" w:history="1">
        <w:r w:rsidRPr="0014211F">
          <w:rPr>
            <w:rStyle w:val="Hyperlink"/>
            <w:lang w:eastAsia="en-GB"/>
          </w:rPr>
          <w:t>(Erstellen Sie Ihren Europass-Lebenslauf | Europass)</w:t>
        </w:r>
      </w:hyperlink>
      <w:r w:rsidRPr="00D605F4">
        <w:rPr>
          <w:lang w:eastAsia="en-GB"/>
        </w:rPr>
        <w:t>.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9"/>
      <w:headerReference w:type="default" r:id="rId30"/>
      <w:footerReference w:type="even" r:id="rId31"/>
      <w:footerReference w:type="default" r:id="rId32"/>
      <w:headerReference w:type="first" r:id="rId33"/>
      <w:footerReference w:type="first" r:id="rId34"/>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16728"/>
    <w:rsid w:val="001203F8"/>
    <w:rsid w:val="0014211F"/>
    <w:rsid w:val="002C5752"/>
    <w:rsid w:val="002D0E97"/>
    <w:rsid w:val="002F7504"/>
    <w:rsid w:val="00324D8D"/>
    <w:rsid w:val="0035094A"/>
    <w:rsid w:val="003874E2"/>
    <w:rsid w:val="0039387D"/>
    <w:rsid w:val="00394A86"/>
    <w:rsid w:val="003B2E38"/>
    <w:rsid w:val="004D75AF"/>
    <w:rsid w:val="00546DB1"/>
    <w:rsid w:val="006243BB"/>
    <w:rsid w:val="00676119"/>
    <w:rsid w:val="006F44C9"/>
    <w:rsid w:val="00767E7E"/>
    <w:rsid w:val="007716E4"/>
    <w:rsid w:val="00785A3F"/>
    <w:rsid w:val="00795C41"/>
    <w:rsid w:val="007A044E"/>
    <w:rsid w:val="007A795D"/>
    <w:rsid w:val="007A7CF4"/>
    <w:rsid w:val="007B514A"/>
    <w:rsid w:val="007C07D8"/>
    <w:rsid w:val="007D0EC6"/>
    <w:rsid w:val="00803007"/>
    <w:rsid w:val="008102E0"/>
    <w:rsid w:val="0089735C"/>
    <w:rsid w:val="008D52CF"/>
    <w:rsid w:val="009321C6"/>
    <w:rsid w:val="009442BE"/>
    <w:rsid w:val="009957B5"/>
    <w:rsid w:val="009F216F"/>
    <w:rsid w:val="00AB56F9"/>
    <w:rsid w:val="00AC5FF8"/>
    <w:rsid w:val="00AE6941"/>
    <w:rsid w:val="00B55F54"/>
    <w:rsid w:val="00B73B91"/>
    <w:rsid w:val="00BF6139"/>
    <w:rsid w:val="00C07259"/>
    <w:rsid w:val="00C27C81"/>
    <w:rsid w:val="00CD33B4"/>
    <w:rsid w:val="00D605F4"/>
    <w:rsid w:val="00DA711C"/>
    <w:rsid w:val="00DC01F5"/>
    <w:rsid w:val="00E01792"/>
    <w:rsid w:val="00E35460"/>
    <w:rsid w:val="00E357C7"/>
    <w:rsid w:val="00E95491"/>
    <w:rsid w:val="00EB3060"/>
    <w:rsid w:val="00EC5C6B"/>
    <w:rsid w:val="00ED6452"/>
    <w:rsid w:val="00F60E71"/>
    <w:rsid w:val="00F9087D"/>
    <w:rsid w:val="00FF29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FollowedHyperlink">
    <w:name w:val="FollowedHyperlink"/>
    <w:basedOn w:val="DefaultParagraphFont"/>
    <w:semiHidden/>
    <w:locked/>
    <w:rsid w:val="00B55F54"/>
    <w:rPr>
      <w:color w:val="954F72" w:themeColor="followedHyperlink"/>
      <w:u w:val="single"/>
    </w:rPr>
  </w:style>
  <w:style w:type="character" w:styleId="UnresolvedMention">
    <w:name w:val="Unresolved Mention"/>
    <w:basedOn w:val="DefaultParagraphFont"/>
    <w:uiPriority w:val="99"/>
    <w:semiHidden/>
    <w:unhideWhenUsed/>
    <w:rsid w:val="001421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409689">
      <w:bodyDiv w:val="1"/>
      <w:marLeft w:val="0"/>
      <w:marRight w:val="0"/>
      <w:marTop w:val="0"/>
      <w:marBottom w:val="0"/>
      <w:divBdr>
        <w:top w:val="none" w:sz="0" w:space="0" w:color="auto"/>
        <w:left w:val="none" w:sz="0" w:space="0" w:color="auto"/>
        <w:bottom w:val="none" w:sz="0" w:space="0" w:color="auto"/>
        <w:right w:val="none" w:sz="0" w:space="0" w:color="auto"/>
      </w:divBdr>
    </w:div>
    <w:div w:id="2068450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21" Type="http://schemas.openxmlformats.org/officeDocument/2006/relationships/image" Target="media/image5.wmf"/><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s://europass.europa.eu/en/create-europass-cv" TargetMode="External"/><Relationship Id="rId36"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561AA56479E54CEE9F4DE9D34073FF7F"/>
        <w:category>
          <w:name w:val="General"/>
          <w:gallery w:val="placeholder"/>
        </w:category>
        <w:types>
          <w:type w:val="bbPlcHdr"/>
        </w:types>
        <w:behaviors>
          <w:behavior w:val="content"/>
        </w:behaviors>
        <w:guid w:val="{C9D5E37D-506C-4051-A7E5-22667F1FED16}"/>
      </w:docPartPr>
      <w:docPartBody>
        <w:p w:rsidR="00FD0A93" w:rsidRDefault="00FD0A93" w:rsidP="00FD0A93">
          <w:pPr>
            <w:pStyle w:val="561AA56479E54CEE9F4DE9D34073FF7F"/>
          </w:pPr>
          <w:r w:rsidRPr="0007110E">
            <w:rPr>
              <w:rStyle w:val="PlaceholderText"/>
              <w:bCs/>
            </w:rPr>
            <w:t>Click or tap here to enter text.</w:t>
          </w:r>
        </w:p>
      </w:docPartBody>
    </w:docPart>
    <w:docPart>
      <w:docPartPr>
        <w:name w:val="C9DC4F02A6FD426CB95D2DC53DB7FB36"/>
        <w:category>
          <w:name w:val="General"/>
          <w:gallery w:val="placeholder"/>
        </w:category>
        <w:types>
          <w:type w:val="bbPlcHdr"/>
        </w:types>
        <w:behaviors>
          <w:behavior w:val="content"/>
        </w:behaviors>
        <w:guid w:val="{81A7D488-B858-406C-884C-3AFCB9F060A0}"/>
      </w:docPartPr>
      <w:docPartBody>
        <w:p w:rsidR="00FD0A93" w:rsidRDefault="00FD0A93" w:rsidP="00FD0A93">
          <w:pPr>
            <w:pStyle w:val="C9DC4F02A6FD426CB95D2DC53DB7FB36"/>
          </w:pPr>
          <w:r w:rsidRPr="00803007">
            <w:rPr>
              <w:rStyle w:val="PlaceholderText"/>
              <w:lang w:val="en-IE"/>
            </w:rPr>
            <w:t>Click or tap here to enter text.</w:t>
          </w:r>
        </w:p>
      </w:docPartBody>
    </w:docPart>
    <w:docPart>
      <w:docPartPr>
        <w:name w:val="FC69C9461B4E4D43A29192CF5E6BE734"/>
        <w:category>
          <w:name w:val="General"/>
          <w:gallery w:val="placeholder"/>
        </w:category>
        <w:types>
          <w:type w:val="bbPlcHdr"/>
        </w:types>
        <w:behaviors>
          <w:behavior w:val="content"/>
        </w:behaviors>
        <w:guid w:val="{5F57AB2B-6F19-4B95-9837-DD86C629EBA6}"/>
      </w:docPartPr>
      <w:docPartBody>
        <w:p w:rsidR="00FD0A93" w:rsidRDefault="00FD0A93" w:rsidP="00FD0A93">
          <w:pPr>
            <w:pStyle w:val="FC69C9461B4E4D43A29192CF5E6BE734"/>
          </w:pPr>
          <w:r w:rsidRPr="00BD2312">
            <w:rPr>
              <w:rStyle w:val="PlaceholderText"/>
            </w:rPr>
            <w:t>Click or tap here to enter text.</w:t>
          </w:r>
        </w:p>
      </w:docPartBody>
    </w:docPart>
    <w:docPart>
      <w:docPartPr>
        <w:name w:val="33B4CE65B5BC41DF8274F62B9C12FADF"/>
        <w:category>
          <w:name w:val="General"/>
          <w:gallery w:val="placeholder"/>
        </w:category>
        <w:types>
          <w:type w:val="bbPlcHdr"/>
        </w:types>
        <w:behaviors>
          <w:behavior w:val="content"/>
        </w:behaviors>
        <w:guid w:val="{6698366D-B79D-46FB-9B79-A98D1D88909B}"/>
      </w:docPartPr>
      <w:docPartBody>
        <w:p w:rsidR="00FD0A93" w:rsidRDefault="00FD0A93" w:rsidP="00FD0A93">
          <w:pPr>
            <w:pStyle w:val="33B4CE65B5BC41DF8274F62B9C12FADF"/>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7A044E"/>
    <w:rsid w:val="00897026"/>
    <w:rsid w:val="008A7C76"/>
    <w:rsid w:val="008C406B"/>
    <w:rsid w:val="008D04E3"/>
    <w:rsid w:val="00A71FAD"/>
    <w:rsid w:val="00B21BDA"/>
    <w:rsid w:val="00DB168D"/>
    <w:rsid w:val="00E32AF1"/>
    <w:rsid w:val="00F02C41"/>
    <w:rsid w:val="00F9087D"/>
    <w:rsid w:val="00FD0A9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D0A93"/>
    <w:rPr>
      <w:color w:val="288061"/>
    </w:rPr>
  </w:style>
  <w:style w:type="paragraph" w:customStyle="1" w:styleId="3F8B7399541147C1B1E84701FCECAED2">
    <w:name w:val="3F8B7399541147C1B1E84701FCECAED2"/>
    <w:rsid w:val="00A71FAD"/>
  </w:style>
  <w:style w:type="paragraph" w:customStyle="1" w:styleId="561AA56479E54CEE9F4DE9D34073FF7F">
    <w:name w:val="561AA56479E54CEE9F4DE9D34073FF7F"/>
    <w:rsid w:val="00FD0A93"/>
    <w:pPr>
      <w:spacing w:line="278" w:lineRule="auto"/>
    </w:pPr>
    <w:rPr>
      <w:kern w:val="2"/>
      <w:sz w:val="24"/>
      <w:szCs w:val="24"/>
      <w:lang w:val="es-ES" w:eastAsia="es-ES"/>
      <w14:ligatures w14:val="standardContextual"/>
    </w:rPr>
  </w:style>
  <w:style w:type="paragraph" w:customStyle="1" w:styleId="C9DC4F02A6FD426CB95D2DC53DB7FB36">
    <w:name w:val="C9DC4F02A6FD426CB95D2DC53DB7FB36"/>
    <w:rsid w:val="00FD0A93"/>
    <w:pPr>
      <w:spacing w:line="278" w:lineRule="auto"/>
    </w:pPr>
    <w:rPr>
      <w:kern w:val="2"/>
      <w:sz w:val="24"/>
      <w:szCs w:val="24"/>
      <w:lang w:val="es-ES" w:eastAsia="es-ES"/>
      <w14:ligatures w14:val="standardContextual"/>
    </w:rPr>
  </w:style>
  <w:style w:type="paragraph" w:customStyle="1" w:styleId="FC69C9461B4E4D43A29192CF5E6BE734">
    <w:name w:val="FC69C9461B4E4D43A29192CF5E6BE734"/>
    <w:rsid w:val="00FD0A93"/>
    <w:pPr>
      <w:spacing w:line="278" w:lineRule="auto"/>
    </w:pPr>
    <w:rPr>
      <w:kern w:val="2"/>
      <w:sz w:val="24"/>
      <w:szCs w:val="24"/>
      <w:lang w:val="es-ES" w:eastAsia="es-ES"/>
      <w14:ligatures w14:val="standardContextual"/>
    </w:rPr>
  </w:style>
  <w:style w:type="paragraph" w:customStyle="1" w:styleId="33B4CE65B5BC41DF8274F62B9C12FADF">
    <w:name w:val="33B4CE65B5BC41DF8274F62B9C12FADF"/>
    <w:rsid w:val="00FD0A93"/>
    <w:pPr>
      <w:spacing w:line="278" w:lineRule="auto"/>
    </w:pPr>
    <w:rPr>
      <w:kern w:val="2"/>
      <w:sz w:val="24"/>
      <w:szCs w:val="24"/>
      <w:lang w:val="es-ES" w:eastAsia="es-ES"/>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0C0D7EC8-4541-45F0-8CEB-9DB8122F0F40}"/>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 ds:uri="30c666ed-fe46-43d6-bf30-6de2567680e6"/>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12</TotalTime>
  <Pages>4</Pages>
  <Words>1158</Words>
  <Characters>6605</Characters>
  <Application>Microsoft Office Word</Application>
  <DocSecurity>0</DocSecurity>
  <PresentationFormat>Microsoft Word 14.0</PresentationFormat>
  <Lines>55</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6</cp:revision>
  <dcterms:created xsi:type="dcterms:W3CDTF">2025-03-24T11:33:00Z</dcterms:created>
  <dcterms:modified xsi:type="dcterms:W3CDTF">2025-03-27T16:27:00Z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